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68BF2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2CC3C358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 of Chancery.</w:t>
      </w:r>
    </w:p>
    <w:p w14:paraId="6D29C72E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</w:p>
    <w:p w14:paraId="76CB2319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</w:p>
    <w:p w14:paraId="6A0E6BCB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 1476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girdler(q.v.), gifted his goods and chattels to him,</w:t>
      </w:r>
    </w:p>
    <w:p w14:paraId="464A325F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Humfrey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</w:t>
      </w:r>
    </w:p>
    <w:p w14:paraId="277B485F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Bowyer(q.v.).  (C.C.R. 1476-85 p.26)</w:t>
      </w:r>
    </w:p>
    <w:p w14:paraId="3F942088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</w:p>
    <w:p w14:paraId="30B0C7D7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</w:p>
    <w:p w14:paraId="08EF530F" w14:textId="77777777" w:rsidR="00F94BCA" w:rsidRDefault="00F94BCA" w:rsidP="00F94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2021</w:t>
      </w:r>
    </w:p>
    <w:p w14:paraId="1C34FB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CE6C8" w14:textId="77777777" w:rsidR="00F94BCA" w:rsidRDefault="00F94BCA" w:rsidP="009139A6">
      <w:r>
        <w:separator/>
      </w:r>
    </w:p>
  </w:endnote>
  <w:endnote w:type="continuationSeparator" w:id="0">
    <w:p w14:paraId="20C52DCD" w14:textId="77777777" w:rsidR="00F94BCA" w:rsidRDefault="00F94B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7BD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32D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CD7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FE0A4" w14:textId="77777777" w:rsidR="00F94BCA" w:rsidRDefault="00F94BCA" w:rsidP="009139A6">
      <w:r>
        <w:separator/>
      </w:r>
    </w:p>
  </w:footnote>
  <w:footnote w:type="continuationSeparator" w:id="0">
    <w:p w14:paraId="3786E194" w14:textId="77777777" w:rsidR="00F94BCA" w:rsidRDefault="00F94B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F6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57E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0E8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CA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9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976BA"/>
  <w15:chartTrackingRefBased/>
  <w15:docId w15:val="{4544572B-89A9-493E-A741-E63B6BD9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BC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2021-02-27T19:28:00Z</dcterms:created>
  <dcterms:modified xsi:type="dcterms:W3CDTF">2021-02-27T19:29:00Z</dcterms:modified>
</cp:coreProperties>
</file>